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6052" w14:textId="77777777" w:rsidR="003000FC" w:rsidRDefault="003000FC" w:rsidP="00300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195D001" w14:textId="77777777" w:rsidR="003000FC" w:rsidRDefault="003000FC" w:rsidP="003000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B598245" w14:textId="77777777" w:rsidR="003000FC" w:rsidRDefault="003000FC" w:rsidP="00300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75B9F" w14:textId="77777777" w:rsidR="003000FC" w:rsidRDefault="003000FC" w:rsidP="003000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2B255" w14:textId="77777777" w:rsidR="003000FC" w:rsidRDefault="003000FC" w:rsidP="003000F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B706356" w14:textId="77777777" w:rsidR="003000FC" w:rsidRDefault="003000FC" w:rsidP="003000F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19FA8D8" w14:textId="77777777" w:rsidR="003000FC" w:rsidRDefault="003000FC" w:rsidP="003000F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51D2EB3" w14:textId="77777777" w:rsidR="003000FC" w:rsidRDefault="003000FC" w:rsidP="003000F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9566C3" w14:textId="77777777" w:rsidR="003000FC" w:rsidRDefault="003000FC" w:rsidP="003000F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D942999" w14:textId="77777777" w:rsidR="003000FC" w:rsidRDefault="003000FC" w:rsidP="003000F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FC899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B54E" w14:textId="77777777" w:rsidR="003000FC" w:rsidRDefault="003000FC" w:rsidP="009139A6">
      <w:r>
        <w:separator/>
      </w:r>
    </w:p>
  </w:endnote>
  <w:endnote w:type="continuationSeparator" w:id="0">
    <w:p w14:paraId="154075C4" w14:textId="77777777" w:rsidR="003000FC" w:rsidRDefault="003000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BE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D9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4B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5643" w14:textId="77777777" w:rsidR="003000FC" w:rsidRDefault="003000FC" w:rsidP="009139A6">
      <w:r>
        <w:separator/>
      </w:r>
    </w:p>
  </w:footnote>
  <w:footnote w:type="continuationSeparator" w:id="0">
    <w:p w14:paraId="5ADBE6F1" w14:textId="77777777" w:rsidR="003000FC" w:rsidRDefault="003000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7C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A3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97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0FC"/>
    <w:rsid w:val="000666E0"/>
    <w:rsid w:val="002510B7"/>
    <w:rsid w:val="003000F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5D159"/>
  <w15:chartTrackingRefBased/>
  <w15:docId w15:val="{7D69E8A7-94AF-4C75-AC86-4B668149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2022-02-12T21:05:00Z</dcterms:created>
  <dcterms:modified xsi:type="dcterms:W3CDTF">2022-02-12T21:05:00Z</dcterms:modified>
</cp:coreProperties>
</file>